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B56F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466F31">
          <w:rPr>
            <w:b/>
            <w:i/>
            <w:noProof/>
            <w:sz w:val="28"/>
          </w:rPr>
          <w:t>872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D398FF" w:rsidR="00F25D98" w:rsidRDefault="00BE5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A16DF1" w:rsidR="00F25D98" w:rsidRDefault="00BE53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9F347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 w:rsidR="00466F31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8A1C9" w:rsidR="001E41F3" w:rsidRDefault="00BE5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E76E8" w:rsidR="001E41F3" w:rsidRDefault="001B62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FF44" w:rsidR="001E41F3" w:rsidRDefault="00B7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choice supports multiple scenarios each described in a separate paragraph 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56398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97ECD" w:rsidRPr="00EB54CE">
              <w:rPr>
                <w:noProof/>
              </w:rPr>
              <w:t>unnecessary</w:t>
            </w:r>
            <w:r w:rsidR="00897ECD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44F14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9A684" w:rsidR="001E41F3" w:rsidRDefault="0046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38168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8837DE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D40543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647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BE530D">
              <w:rPr>
                <w:noProof/>
              </w:rPr>
              <w:t>28.623</w:t>
            </w:r>
            <w:r w:rsidR="000A6394">
              <w:rPr>
                <w:noProof/>
              </w:rPr>
              <w:t xml:space="preserve"> CR </w:t>
            </w:r>
            <w:r w:rsidR="00316EFC">
              <w:rPr>
                <w:noProof/>
              </w:rPr>
              <w:t>0581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BFB2" w14:textId="77777777" w:rsidR="008D2038" w:rsidRDefault="008D2038" w:rsidP="008D2038">
      <w:pPr>
        <w:rPr>
          <w:noProof/>
        </w:rPr>
      </w:pPr>
    </w:p>
    <w:p w14:paraId="2981F9FD" w14:textId="77777777" w:rsidR="008D2038" w:rsidRDefault="008D2038" w:rsidP="008D20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2038" w14:paraId="56FB201B" w14:textId="77777777" w:rsidTr="008D2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602F15" w14:textId="77777777" w:rsidR="008D2038" w:rsidRDefault="008D2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BE627D9" w14:textId="77777777" w:rsidR="002651AF" w:rsidRPr="002651AF" w:rsidRDefault="002651AF" w:rsidP="002651AF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7793B367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7856751E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7D8061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256EACD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1E9CA6A" w14:textId="5089C943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107063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258677A6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2A8E4F6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651AF" w:rsidRPr="002651AF" w14:paraId="4FB8CD0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4647A0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AAFF8A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1A418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E509D3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5ABA07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37E77F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651AF" w:rsidRPr="002651AF" w14:paraId="2738535C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F445C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E790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6DCD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2D3E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8674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F4CF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20DBB59A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2A9A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3D64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FE40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C3E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E6EE3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0B8B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7557E033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29C5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0681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76C9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D9BA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8EB0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2D1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055DF988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0EB0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557F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C72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F5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FD8C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D053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1A070F8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A952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A16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6B4E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786E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ECBD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EF05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6422601F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C54E3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158F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DCC2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E9DC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7EDC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9D4B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5CE77D4" w14:textId="77777777" w:rsidR="002651AF" w:rsidRPr="002651AF" w:rsidRDefault="002651AF" w:rsidP="002651AF">
      <w:pPr>
        <w:rPr>
          <w:rFonts w:eastAsia="Malgun Gothic"/>
        </w:rPr>
      </w:pPr>
    </w:p>
    <w:p w14:paraId="2CD7CF71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651AF" w:rsidRPr="002651AF" w14:paraId="61A908D7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DEA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ECA0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651AF" w:rsidRPr="002651AF" w14:paraId="5304899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6F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88A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651AF" w:rsidRPr="002651AF" w14:paraId="59424C65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BC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A1A4F1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36FD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651AF" w:rsidRPr="002651AF" w14:paraId="6BCA9848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94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6FA29C9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DA9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651AF" w:rsidRPr="002651AF" w14:paraId="381BCEF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F76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80E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1DDED3B0" w14:textId="77777777" w:rsidR="002651AF" w:rsidRPr="002651AF" w:rsidRDefault="002651AF" w:rsidP="002651AF">
      <w:pPr>
        <w:rPr>
          <w:rFonts w:eastAsia="Malgun Gothic"/>
        </w:rPr>
      </w:pPr>
    </w:p>
    <w:p w14:paraId="086BBC24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81D6335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3EFF55F7" w14:textId="77777777" w:rsidR="00EB3B5D" w:rsidRDefault="00EB3B5D">
      <w:pPr>
        <w:rPr>
          <w:noProof/>
        </w:rPr>
      </w:pPr>
    </w:p>
    <w:sectPr w:rsidR="00EB3B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16D3" w14:textId="77777777" w:rsidR="009F2813" w:rsidRDefault="009F2813">
      <w:r>
        <w:separator/>
      </w:r>
    </w:p>
  </w:endnote>
  <w:endnote w:type="continuationSeparator" w:id="0">
    <w:p w14:paraId="734508B4" w14:textId="77777777" w:rsidR="009F2813" w:rsidRDefault="009F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DAB6A" w14:textId="77777777" w:rsidR="009F2813" w:rsidRDefault="009F2813">
      <w:r>
        <w:separator/>
      </w:r>
    </w:p>
  </w:footnote>
  <w:footnote w:type="continuationSeparator" w:id="0">
    <w:p w14:paraId="4678EEEE" w14:textId="77777777" w:rsidR="009F2813" w:rsidRDefault="009F2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3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209"/>
    <w:rsid w:val="001B7A65"/>
    <w:rsid w:val="001E41F3"/>
    <w:rsid w:val="001E5756"/>
    <w:rsid w:val="0026004D"/>
    <w:rsid w:val="002640DD"/>
    <w:rsid w:val="002651AF"/>
    <w:rsid w:val="00275D12"/>
    <w:rsid w:val="00284FEB"/>
    <w:rsid w:val="002860C4"/>
    <w:rsid w:val="002B5741"/>
    <w:rsid w:val="002E472E"/>
    <w:rsid w:val="00305409"/>
    <w:rsid w:val="00316EFC"/>
    <w:rsid w:val="003609EF"/>
    <w:rsid w:val="0036231A"/>
    <w:rsid w:val="00374DD4"/>
    <w:rsid w:val="003B7513"/>
    <w:rsid w:val="003E1A36"/>
    <w:rsid w:val="00410371"/>
    <w:rsid w:val="004242F1"/>
    <w:rsid w:val="00466F31"/>
    <w:rsid w:val="004B75B7"/>
    <w:rsid w:val="005141D9"/>
    <w:rsid w:val="0051580D"/>
    <w:rsid w:val="00547111"/>
    <w:rsid w:val="00592D74"/>
    <w:rsid w:val="005A2406"/>
    <w:rsid w:val="005E2C44"/>
    <w:rsid w:val="00621188"/>
    <w:rsid w:val="006257ED"/>
    <w:rsid w:val="00653DE4"/>
    <w:rsid w:val="00665C47"/>
    <w:rsid w:val="0067545F"/>
    <w:rsid w:val="00695808"/>
    <w:rsid w:val="006B46FB"/>
    <w:rsid w:val="006E21FB"/>
    <w:rsid w:val="00714AE3"/>
    <w:rsid w:val="007535C2"/>
    <w:rsid w:val="00792342"/>
    <w:rsid w:val="007977A8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70EE7"/>
    <w:rsid w:val="008863B9"/>
    <w:rsid w:val="008904B5"/>
    <w:rsid w:val="00897ECD"/>
    <w:rsid w:val="008A45A6"/>
    <w:rsid w:val="008D203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81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3C1"/>
    <w:rsid w:val="00B968C8"/>
    <w:rsid w:val="00BA3EC5"/>
    <w:rsid w:val="00BA51D9"/>
    <w:rsid w:val="00BB5DFC"/>
    <w:rsid w:val="00BD24A8"/>
    <w:rsid w:val="00BD279D"/>
    <w:rsid w:val="00BD6BB8"/>
    <w:rsid w:val="00BE53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60A9"/>
    <w:rsid w:val="00D50255"/>
    <w:rsid w:val="00D66520"/>
    <w:rsid w:val="00D84AE9"/>
    <w:rsid w:val="00D9124E"/>
    <w:rsid w:val="00DE34CF"/>
    <w:rsid w:val="00E13F3D"/>
    <w:rsid w:val="00E34898"/>
    <w:rsid w:val="00EB09B7"/>
    <w:rsid w:val="00EB3B5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51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26</cp:revision>
  <cp:lastPrinted>1900-01-01T05:00:00Z</cp:lastPrinted>
  <dcterms:created xsi:type="dcterms:W3CDTF">2020-02-03T08:32:00Z</dcterms:created>
  <dcterms:modified xsi:type="dcterms:W3CDTF">2025-10-16T02:08:00Z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S5-254554</vt:lpwstr>
  </property>
  <property fmtid="{D5CDD505-2E9C-101B-9397-08002B2CF9AE}" pid="10" name="Spec#">
    <vt:lpwstr>28.622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